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การขอใบอนุญาตประกอบกิจการรับทำการเก็บและขนมูลฝอยทั่วไป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DB1B34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การขอใบอนุญาตประกอบกิจการรับทำการเก็บและขนมูลฝอยทั่วไป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724CCA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724CCA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ใบอนุญาตประกอบกิจการรับทำการเก็บและขนมูลฝอยทั่วไปเทศบาลตำบลทรายขาวมนัสวี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30/07/2015 14:11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724CCA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8E2900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1.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ใดประสงค์ขอใบอนุญาตประกอบกิจการรับทำการเก็บและขนมูลฝอยทั่วไปโดยทำเป็นธุรกิจหรือได้รับประโยชน์ตอบแทนด้วยการคิดค่าบริการต้องยื่นขออนุญาตต่อเจ้าพนักงานท้องถิ่นหรือพนักงานเจ้าหน้าที่ที่รับผิดชอบโดยยื่นคำขอตามแบบฟอร์มที่กฎหมายกำหนดพร้อมทั้งเอกสารประกอบการขออนุญาตตามข้อกำหนดของท้องถิ่นณกลุ่ม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กอง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ฝ่ายที่รับผิดชอบ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="00724CCA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>2.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ิจการที่ประสงค์ขอรับใบอนุญาตต้องไม่มีประวัติถูกดำเนินคดีด้านการจัดการมูลฝอยที่ไม่ถูกสุขลักษณะ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ลักเกณฑ์ด้านคุณสมบัติของผู้ประกอบกิจการด้านยานพาหนะขนมูลฝอยทั่วไปด้านผู้ขับขี่และผู้ปฏิบัติงานประจำยานพาหนะด้านสุขลักษณะวิธีการเก็บขนมูลฝอยทั่วไปต้องถูกต้องตามหลักเกณฑ์และมีวิธีการควบคุมกำกับการขนส่งเพื่อป้องกันการลักลอบทิ้งมูลฝอยถูกต้องตามหลักเกณฑ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(4) ......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....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</w:p>
    <w:p w:rsidR="00724CCA" w:rsidRPr="000C2AAC" w:rsidRDefault="00724CCA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รับใบอนุญาตประกอบกิจการรับทำการเก็บและขนมูลฝอยทั่วไปพร้อมหลักฐานที่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ครบถ้วนเจ้าหน้าที่แจ้งต่อผู้ยื่นคำขอให้แก้ไข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ากผู้ขอ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กรณีถูกต้องตามหลักเกณฑ์ด้านสุขลักษณะเสนอพิจารณาออกใบอนุญาต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แนะนำให้ปรับปรุงแก้ไขด้านสุขลักษณะ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กฎหมาย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กำหนดภายใน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วันนับแต่วันที่เอกสารถูกต้องและครบถ้วน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2557)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แจ้งคำสั่งไม่ออกใบอนุญาตประกอบกิจการรับทำการ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เก็บและขนมูลฝอยทั่วไปแก่ผู้ขออนุญาตทราบพร้อมแจ้งสิทธิในการอุทธรณ์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วันนับแต่วันที่เอกสารถูกต้องและครบถ้วนให้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แจ้งการขยายเวลาให้ผู้ขออนุญาตทราบทุก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วันจนกว่าจะพิจารณาแล้วเสร็จพร้อมสำเนาแจ้งสำนักก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สำเนาใบอนุญาตตามกฎหมายว่าด้วยการควบคุมอาคาร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ในกรณีที่มีสถานีขนถ่าย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หรือใบอนุญาตตามกฎหมายอื่นที่เกี่ยวข้อง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การดำเนินงานในการเก็บขนมูลฝอยที่แสดงรายละเอียดขั้นตอนการดำเนินงานความพร้อมด้านกำลังคนงบประมาณวัสดุอุปกรณ์และวิธีการบริห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จัดการ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สดงให้เห็นว่าผู้ขับขี่และผู้ปฏิบัติงานประจำยานพาหนะผ่านการฝึกอบรมด้านการจัดการมูลฝอยทั่ว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ตามหลักเกณฑ์ที่ท้องถิ่นกำหนด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ใบรับรองแพทย์หรือเอกสารแสดงการตรวจสุขภาพประจำปีของผู้ปฏิบัติงานในการเก็บขนมูลฝอย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อัตราค่าธรรมเนียมใบอนุญาตรับทำการเก็บและขนมูลฝอยทั่วไปฉบับละไม่เกิน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5,000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br/>
              <w:t>(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br/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724CC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อัตราค่าธรรมเนียมระบุตามข้อกำหนดของท้องถิ่น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724CCA" w:rsidRDefault="00724CCA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724CCA" w:rsidRDefault="00724CCA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724CCA" w:rsidRPr="00724CCA" w:rsidRDefault="00724CCA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แบบฟอร์มให้เป็นไปตามข้อกำหนดของถิ่น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249" w:rsidRDefault="003F5249" w:rsidP="00C81DB8">
      <w:pPr>
        <w:spacing w:after="0" w:line="240" w:lineRule="auto"/>
      </w:pPr>
      <w:r>
        <w:separator/>
      </w:r>
    </w:p>
  </w:endnote>
  <w:endnote w:type="continuationSeparator" w:id="1">
    <w:p w:rsidR="003F5249" w:rsidRDefault="003F5249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249" w:rsidRDefault="003F5249" w:rsidP="00C81DB8">
      <w:pPr>
        <w:spacing w:after="0" w:line="240" w:lineRule="auto"/>
      </w:pPr>
      <w:r>
        <w:separator/>
      </w:r>
    </w:p>
  </w:footnote>
  <w:footnote w:type="continuationSeparator" w:id="1">
    <w:p w:rsidR="003F5249" w:rsidRDefault="003F5249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DB1B34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127408">
          <w:rPr>
            <w:noProof/>
          </w:rPr>
          <w:t>8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12740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27408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3F5249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24CCA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B1B34"/>
    <w:rsid w:val="00E00F3F"/>
    <w:rsid w:val="00E01AA0"/>
    <w:rsid w:val="00E06DC1"/>
    <w:rsid w:val="00E256AB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660</TotalTime>
  <Pages>8</Pages>
  <Words>1094</Words>
  <Characters>6239</Characters>
  <Application>Microsoft Office Word</Application>
  <DocSecurity>0</DocSecurity>
  <Lines>51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2015-08-06T07:52:00Z</cp:lastPrinted>
  <dcterms:created xsi:type="dcterms:W3CDTF">2015-04-23T03:41:00Z</dcterms:created>
  <dcterms:modified xsi:type="dcterms:W3CDTF">2015-08-06T08:02:00Z</dcterms:modified>
</cp:coreProperties>
</file>